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2FD" w:rsidRDefault="00BC22FD" w:rsidP="00003B34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Муниципальное общеобразовательное учреждение</w:t>
      </w:r>
    </w:p>
    <w:p w:rsidR="00BC22FD" w:rsidRDefault="00BC22FD" w:rsidP="00003B34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«Средняя общеобразовательная школа с.Большая Ивановка имени Героя Советского Союза В. Д. Коннова»</w:t>
      </w:r>
    </w:p>
    <w:p w:rsidR="00BC22FD" w:rsidRDefault="00BC22FD" w:rsidP="00D01176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График оценочных процедур в 4 классе по предметам «Русский язык», «Математика», «Окружающий мир» на 2022 – 2023 учебный год</w:t>
      </w:r>
    </w:p>
    <w:p w:rsidR="00BC22FD" w:rsidRDefault="00BC22FD" w:rsidP="00D01176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Уровень контроля: текущий</w:t>
      </w:r>
    </w:p>
    <w:p w:rsidR="00BC22FD" w:rsidRPr="00003B34" w:rsidRDefault="00BC22FD" w:rsidP="00D01176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Уровень образования: начальное общее образование</w:t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08"/>
        <w:gridCol w:w="2270"/>
        <w:gridCol w:w="1134"/>
        <w:gridCol w:w="7086"/>
        <w:gridCol w:w="3316"/>
      </w:tblGrid>
      <w:tr w:rsidR="00BC22FD" w:rsidRPr="00301E5D">
        <w:tc>
          <w:tcPr>
            <w:tcW w:w="579" w:type="pct"/>
          </w:tcPr>
          <w:p w:rsidR="00BC22FD" w:rsidRPr="00301E5D" w:rsidRDefault="00BC22FD" w:rsidP="00301E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E5D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727" w:type="pct"/>
          </w:tcPr>
          <w:p w:rsidR="00BC22FD" w:rsidRPr="00301E5D" w:rsidRDefault="00BC22FD" w:rsidP="00301E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E5D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363" w:type="pct"/>
          </w:tcPr>
          <w:p w:rsidR="00BC22FD" w:rsidRPr="00301E5D" w:rsidRDefault="00BC22FD" w:rsidP="00301E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E5D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2269" w:type="pct"/>
          </w:tcPr>
          <w:p w:rsidR="00BC22FD" w:rsidRPr="00301E5D" w:rsidRDefault="00BC22FD" w:rsidP="00301E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E5D">
              <w:rPr>
                <w:rFonts w:ascii="Times New Roman" w:hAnsi="Times New Roman" w:cs="Times New Roman"/>
                <w:sz w:val="28"/>
                <w:szCs w:val="28"/>
              </w:rPr>
              <w:t>Вид работы</w:t>
            </w:r>
          </w:p>
        </w:tc>
        <w:tc>
          <w:tcPr>
            <w:tcW w:w="1062" w:type="pct"/>
          </w:tcPr>
          <w:p w:rsidR="00BC22FD" w:rsidRPr="00301E5D" w:rsidRDefault="00BC22FD" w:rsidP="00301E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E5D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</w:tc>
      </w:tr>
      <w:tr w:rsidR="00BC22FD" w:rsidRPr="00301E5D">
        <w:tc>
          <w:tcPr>
            <w:tcW w:w="579" w:type="pct"/>
          </w:tcPr>
          <w:p w:rsidR="00BC22FD" w:rsidRPr="00301E5D" w:rsidRDefault="00BC22FD" w:rsidP="00301E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E5D">
              <w:rPr>
                <w:rFonts w:ascii="Times New Roman" w:hAnsi="Times New Roman" w:cs="Times New Roman"/>
                <w:sz w:val="28"/>
                <w:szCs w:val="28"/>
              </w:rPr>
              <w:t>16.11.2022г.</w:t>
            </w:r>
          </w:p>
        </w:tc>
        <w:tc>
          <w:tcPr>
            <w:tcW w:w="727" w:type="pct"/>
          </w:tcPr>
          <w:p w:rsidR="00BC22FD" w:rsidRPr="00301E5D" w:rsidRDefault="00BC22FD" w:rsidP="00301E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E5D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363" w:type="pct"/>
          </w:tcPr>
          <w:p w:rsidR="00BC22FD" w:rsidRPr="00301E5D" w:rsidRDefault="00BC22FD" w:rsidP="00301E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E5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9" w:type="pct"/>
          </w:tcPr>
          <w:p w:rsidR="00BC22FD" w:rsidRPr="00301E5D" w:rsidRDefault="00BC22FD" w:rsidP="00301E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E5D">
              <w:rPr>
                <w:rFonts w:ascii="Times New Roman" w:hAnsi="Times New Roman" w:cs="Times New Roman"/>
                <w:sz w:val="28"/>
                <w:szCs w:val="28"/>
              </w:rPr>
              <w:t>Текущая контрольная работа по теме «Глагол как часть речи».</w:t>
            </w:r>
          </w:p>
        </w:tc>
        <w:tc>
          <w:tcPr>
            <w:tcW w:w="1062" w:type="pct"/>
          </w:tcPr>
          <w:p w:rsidR="00BC22FD" w:rsidRPr="00301E5D" w:rsidRDefault="00BC22FD" w:rsidP="00301E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E5D">
              <w:rPr>
                <w:rFonts w:ascii="Times New Roman" w:hAnsi="Times New Roman" w:cs="Times New Roman"/>
                <w:sz w:val="28"/>
                <w:szCs w:val="28"/>
              </w:rPr>
              <w:t>Ковальская С. А.</w:t>
            </w:r>
          </w:p>
        </w:tc>
      </w:tr>
      <w:tr w:rsidR="00BC22FD" w:rsidRPr="00301E5D">
        <w:tc>
          <w:tcPr>
            <w:tcW w:w="579" w:type="pct"/>
          </w:tcPr>
          <w:p w:rsidR="00BC22FD" w:rsidRPr="00301E5D" w:rsidRDefault="00BC22FD" w:rsidP="00301E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E5D">
              <w:rPr>
                <w:rFonts w:ascii="Times New Roman" w:hAnsi="Times New Roman" w:cs="Times New Roman"/>
                <w:sz w:val="28"/>
                <w:szCs w:val="28"/>
              </w:rPr>
              <w:t>12.12.2022г.</w:t>
            </w:r>
          </w:p>
        </w:tc>
        <w:tc>
          <w:tcPr>
            <w:tcW w:w="727" w:type="pct"/>
          </w:tcPr>
          <w:p w:rsidR="00BC22FD" w:rsidRPr="00301E5D" w:rsidRDefault="00BC22FD" w:rsidP="00301E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E5D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363" w:type="pct"/>
          </w:tcPr>
          <w:p w:rsidR="00BC22FD" w:rsidRPr="00301E5D" w:rsidRDefault="00BC22FD" w:rsidP="00301E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E5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9" w:type="pct"/>
          </w:tcPr>
          <w:p w:rsidR="00BC22FD" w:rsidRPr="00301E5D" w:rsidRDefault="00BC22FD" w:rsidP="00301E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E5D">
              <w:rPr>
                <w:rFonts w:ascii="Times New Roman" w:hAnsi="Times New Roman" w:cs="Times New Roman"/>
                <w:sz w:val="28"/>
                <w:szCs w:val="28"/>
              </w:rPr>
              <w:t>Диктант.</w:t>
            </w:r>
          </w:p>
        </w:tc>
        <w:tc>
          <w:tcPr>
            <w:tcW w:w="1062" w:type="pct"/>
          </w:tcPr>
          <w:p w:rsidR="00BC22FD" w:rsidRPr="00301E5D" w:rsidRDefault="00BC22FD" w:rsidP="00301E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E5D">
              <w:rPr>
                <w:rFonts w:ascii="Times New Roman" w:hAnsi="Times New Roman" w:cs="Times New Roman"/>
                <w:sz w:val="28"/>
                <w:szCs w:val="28"/>
              </w:rPr>
              <w:t>Ковальская С. А.</w:t>
            </w:r>
          </w:p>
        </w:tc>
      </w:tr>
      <w:tr w:rsidR="00BC22FD" w:rsidRPr="00301E5D">
        <w:tc>
          <w:tcPr>
            <w:tcW w:w="579" w:type="pct"/>
          </w:tcPr>
          <w:p w:rsidR="00BC22FD" w:rsidRPr="00301E5D" w:rsidRDefault="00BC22FD" w:rsidP="00301E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E5D">
              <w:rPr>
                <w:rFonts w:ascii="Times New Roman" w:hAnsi="Times New Roman" w:cs="Times New Roman"/>
                <w:sz w:val="28"/>
                <w:szCs w:val="28"/>
              </w:rPr>
              <w:t>21.12.2022г.</w:t>
            </w:r>
          </w:p>
        </w:tc>
        <w:tc>
          <w:tcPr>
            <w:tcW w:w="727" w:type="pct"/>
          </w:tcPr>
          <w:p w:rsidR="00BC22FD" w:rsidRPr="00301E5D" w:rsidRDefault="00BC22FD" w:rsidP="00301E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E5D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363" w:type="pct"/>
          </w:tcPr>
          <w:p w:rsidR="00BC22FD" w:rsidRPr="00301E5D" w:rsidRDefault="00BC22FD" w:rsidP="00301E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E5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9" w:type="pct"/>
          </w:tcPr>
          <w:p w:rsidR="00BC22FD" w:rsidRPr="00301E5D" w:rsidRDefault="00BC22FD" w:rsidP="00301E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E5D">
              <w:rPr>
                <w:rFonts w:ascii="Times New Roman" w:hAnsi="Times New Roman" w:cs="Times New Roman"/>
                <w:sz w:val="28"/>
                <w:szCs w:val="28"/>
              </w:rPr>
              <w:t>Контрольная работа за 1 полугодие.</w:t>
            </w:r>
          </w:p>
        </w:tc>
        <w:tc>
          <w:tcPr>
            <w:tcW w:w="1062" w:type="pct"/>
          </w:tcPr>
          <w:p w:rsidR="00BC22FD" w:rsidRPr="00301E5D" w:rsidRDefault="00BC22FD" w:rsidP="00301E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E5D">
              <w:rPr>
                <w:rFonts w:ascii="Times New Roman" w:hAnsi="Times New Roman" w:cs="Times New Roman"/>
                <w:sz w:val="28"/>
                <w:szCs w:val="28"/>
              </w:rPr>
              <w:t>Ковальская С. А.</w:t>
            </w:r>
          </w:p>
        </w:tc>
      </w:tr>
      <w:tr w:rsidR="00BC22FD" w:rsidRPr="00301E5D">
        <w:tc>
          <w:tcPr>
            <w:tcW w:w="579" w:type="pct"/>
          </w:tcPr>
          <w:p w:rsidR="00BC22FD" w:rsidRPr="00301E5D" w:rsidRDefault="00BC22FD" w:rsidP="00301E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E5D">
              <w:rPr>
                <w:rFonts w:ascii="Times New Roman" w:hAnsi="Times New Roman" w:cs="Times New Roman"/>
                <w:sz w:val="28"/>
                <w:szCs w:val="28"/>
              </w:rPr>
              <w:t>16.02.2023г.</w:t>
            </w:r>
          </w:p>
        </w:tc>
        <w:tc>
          <w:tcPr>
            <w:tcW w:w="727" w:type="pct"/>
          </w:tcPr>
          <w:p w:rsidR="00BC22FD" w:rsidRPr="00301E5D" w:rsidRDefault="00BC22FD" w:rsidP="00301E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E5D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363" w:type="pct"/>
          </w:tcPr>
          <w:p w:rsidR="00BC22FD" w:rsidRPr="00301E5D" w:rsidRDefault="00BC22FD" w:rsidP="00301E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E5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9" w:type="pct"/>
          </w:tcPr>
          <w:p w:rsidR="00BC22FD" w:rsidRPr="00301E5D" w:rsidRDefault="00BC22FD" w:rsidP="00301E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E5D">
              <w:rPr>
                <w:rFonts w:ascii="Times New Roman" w:hAnsi="Times New Roman" w:cs="Times New Roman"/>
                <w:sz w:val="28"/>
                <w:szCs w:val="28"/>
              </w:rPr>
              <w:t>Контрольная работа.</w:t>
            </w:r>
          </w:p>
        </w:tc>
        <w:tc>
          <w:tcPr>
            <w:tcW w:w="1062" w:type="pct"/>
          </w:tcPr>
          <w:p w:rsidR="00BC22FD" w:rsidRPr="00301E5D" w:rsidRDefault="00BC22FD" w:rsidP="00301E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E5D">
              <w:rPr>
                <w:rFonts w:ascii="Times New Roman" w:hAnsi="Times New Roman" w:cs="Times New Roman"/>
                <w:sz w:val="28"/>
                <w:szCs w:val="28"/>
              </w:rPr>
              <w:t>Ковальская С. А.</w:t>
            </w:r>
          </w:p>
        </w:tc>
      </w:tr>
      <w:tr w:rsidR="00BC22FD" w:rsidRPr="00301E5D">
        <w:tc>
          <w:tcPr>
            <w:tcW w:w="579" w:type="pct"/>
          </w:tcPr>
          <w:p w:rsidR="00BC22FD" w:rsidRPr="00301E5D" w:rsidRDefault="00BC22FD" w:rsidP="00301E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E5D">
              <w:rPr>
                <w:rFonts w:ascii="Times New Roman" w:hAnsi="Times New Roman" w:cs="Times New Roman"/>
                <w:sz w:val="28"/>
                <w:szCs w:val="28"/>
              </w:rPr>
              <w:t>6.03.2023г.</w:t>
            </w:r>
          </w:p>
        </w:tc>
        <w:tc>
          <w:tcPr>
            <w:tcW w:w="727" w:type="pct"/>
          </w:tcPr>
          <w:p w:rsidR="00BC22FD" w:rsidRPr="00301E5D" w:rsidRDefault="00BC22FD" w:rsidP="00301E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E5D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363" w:type="pct"/>
          </w:tcPr>
          <w:p w:rsidR="00BC22FD" w:rsidRPr="00301E5D" w:rsidRDefault="00BC22FD" w:rsidP="00301E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E5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9" w:type="pct"/>
          </w:tcPr>
          <w:p w:rsidR="00BC22FD" w:rsidRPr="00301E5D" w:rsidRDefault="00BC22FD" w:rsidP="00301E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E5D">
              <w:rPr>
                <w:rFonts w:ascii="Times New Roman" w:hAnsi="Times New Roman" w:cs="Times New Roman"/>
                <w:sz w:val="28"/>
                <w:szCs w:val="28"/>
              </w:rPr>
              <w:t>Диктант.</w:t>
            </w:r>
          </w:p>
        </w:tc>
        <w:tc>
          <w:tcPr>
            <w:tcW w:w="1062" w:type="pct"/>
          </w:tcPr>
          <w:p w:rsidR="00BC22FD" w:rsidRPr="00301E5D" w:rsidRDefault="00BC22FD" w:rsidP="00301E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E5D">
              <w:rPr>
                <w:rFonts w:ascii="Times New Roman" w:hAnsi="Times New Roman" w:cs="Times New Roman"/>
                <w:sz w:val="28"/>
                <w:szCs w:val="28"/>
              </w:rPr>
              <w:t>Ковальская С. А.</w:t>
            </w:r>
          </w:p>
        </w:tc>
      </w:tr>
      <w:tr w:rsidR="00BC22FD" w:rsidRPr="00301E5D">
        <w:tc>
          <w:tcPr>
            <w:tcW w:w="579" w:type="pct"/>
          </w:tcPr>
          <w:p w:rsidR="00BC22FD" w:rsidRPr="00301E5D" w:rsidRDefault="00BC22FD" w:rsidP="00301E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E5D">
              <w:rPr>
                <w:rFonts w:ascii="Times New Roman" w:hAnsi="Times New Roman" w:cs="Times New Roman"/>
                <w:sz w:val="28"/>
                <w:szCs w:val="28"/>
              </w:rPr>
              <w:t>19.04.2023г.</w:t>
            </w:r>
          </w:p>
        </w:tc>
        <w:tc>
          <w:tcPr>
            <w:tcW w:w="727" w:type="pct"/>
          </w:tcPr>
          <w:p w:rsidR="00BC22FD" w:rsidRPr="00301E5D" w:rsidRDefault="00BC22FD" w:rsidP="00301E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E5D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363" w:type="pct"/>
          </w:tcPr>
          <w:p w:rsidR="00BC22FD" w:rsidRPr="00301E5D" w:rsidRDefault="00BC22FD" w:rsidP="00301E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E5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9" w:type="pct"/>
          </w:tcPr>
          <w:p w:rsidR="00BC22FD" w:rsidRPr="00301E5D" w:rsidRDefault="00BC22FD" w:rsidP="00301E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E5D">
              <w:rPr>
                <w:rFonts w:ascii="Times New Roman" w:hAnsi="Times New Roman" w:cs="Times New Roman"/>
                <w:sz w:val="28"/>
                <w:szCs w:val="28"/>
              </w:rPr>
              <w:t>Контрольная работа по теме «Словосочетание. Слово и предложение, связь слов в словосочетании»</w:t>
            </w:r>
          </w:p>
        </w:tc>
        <w:tc>
          <w:tcPr>
            <w:tcW w:w="1062" w:type="pct"/>
          </w:tcPr>
          <w:p w:rsidR="00BC22FD" w:rsidRPr="00301E5D" w:rsidRDefault="00BC22FD" w:rsidP="00301E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E5D">
              <w:rPr>
                <w:rFonts w:ascii="Times New Roman" w:hAnsi="Times New Roman" w:cs="Times New Roman"/>
                <w:sz w:val="28"/>
                <w:szCs w:val="28"/>
              </w:rPr>
              <w:t>Ковальская С. А.</w:t>
            </w:r>
          </w:p>
        </w:tc>
      </w:tr>
      <w:tr w:rsidR="00BC22FD" w:rsidRPr="00301E5D">
        <w:tc>
          <w:tcPr>
            <w:tcW w:w="579" w:type="pct"/>
          </w:tcPr>
          <w:p w:rsidR="00BC22FD" w:rsidRPr="00301E5D" w:rsidRDefault="00BC22FD" w:rsidP="00301E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E5D">
              <w:rPr>
                <w:rFonts w:ascii="Times New Roman" w:hAnsi="Times New Roman" w:cs="Times New Roman"/>
                <w:sz w:val="28"/>
                <w:szCs w:val="28"/>
              </w:rPr>
              <w:t>2.05.2023г.</w:t>
            </w:r>
          </w:p>
        </w:tc>
        <w:tc>
          <w:tcPr>
            <w:tcW w:w="727" w:type="pct"/>
          </w:tcPr>
          <w:p w:rsidR="00BC22FD" w:rsidRPr="00301E5D" w:rsidRDefault="00BC22FD" w:rsidP="00301E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E5D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363" w:type="pct"/>
          </w:tcPr>
          <w:p w:rsidR="00BC22FD" w:rsidRPr="00301E5D" w:rsidRDefault="00BC22FD" w:rsidP="00301E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E5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9" w:type="pct"/>
          </w:tcPr>
          <w:p w:rsidR="00BC22FD" w:rsidRPr="00301E5D" w:rsidRDefault="00BC22FD" w:rsidP="00301E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E5D">
              <w:rPr>
                <w:rFonts w:ascii="Times New Roman" w:hAnsi="Times New Roman" w:cs="Times New Roman"/>
                <w:sz w:val="28"/>
                <w:szCs w:val="28"/>
              </w:rPr>
              <w:t>Контрольная работа за год.</w:t>
            </w:r>
          </w:p>
        </w:tc>
        <w:tc>
          <w:tcPr>
            <w:tcW w:w="1062" w:type="pct"/>
          </w:tcPr>
          <w:p w:rsidR="00BC22FD" w:rsidRPr="00301E5D" w:rsidRDefault="00BC22FD" w:rsidP="00301E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E5D">
              <w:rPr>
                <w:rFonts w:ascii="Times New Roman" w:hAnsi="Times New Roman" w:cs="Times New Roman"/>
                <w:sz w:val="28"/>
                <w:szCs w:val="28"/>
              </w:rPr>
              <w:t>Ковальская С. А.</w:t>
            </w:r>
          </w:p>
        </w:tc>
      </w:tr>
      <w:tr w:rsidR="00BC22FD" w:rsidRPr="00301E5D">
        <w:tc>
          <w:tcPr>
            <w:tcW w:w="579" w:type="pct"/>
          </w:tcPr>
          <w:p w:rsidR="00BC22FD" w:rsidRPr="00301E5D" w:rsidRDefault="00BC22FD" w:rsidP="00301E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E5D">
              <w:rPr>
                <w:rFonts w:ascii="Times New Roman" w:hAnsi="Times New Roman" w:cs="Times New Roman"/>
                <w:sz w:val="28"/>
                <w:szCs w:val="28"/>
              </w:rPr>
              <w:t>15.05.2023г.</w:t>
            </w:r>
          </w:p>
        </w:tc>
        <w:tc>
          <w:tcPr>
            <w:tcW w:w="727" w:type="pct"/>
          </w:tcPr>
          <w:p w:rsidR="00BC22FD" w:rsidRPr="00301E5D" w:rsidRDefault="00BC22FD" w:rsidP="00301E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E5D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363" w:type="pct"/>
          </w:tcPr>
          <w:p w:rsidR="00BC22FD" w:rsidRPr="00301E5D" w:rsidRDefault="00BC22FD" w:rsidP="00301E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E5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9" w:type="pct"/>
          </w:tcPr>
          <w:p w:rsidR="00BC22FD" w:rsidRPr="00301E5D" w:rsidRDefault="00BC22FD" w:rsidP="00301E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E5D">
              <w:rPr>
                <w:rFonts w:ascii="Times New Roman" w:hAnsi="Times New Roman" w:cs="Times New Roman"/>
                <w:sz w:val="28"/>
                <w:szCs w:val="28"/>
              </w:rPr>
              <w:t>Диктант.</w:t>
            </w:r>
          </w:p>
        </w:tc>
        <w:tc>
          <w:tcPr>
            <w:tcW w:w="1062" w:type="pct"/>
          </w:tcPr>
          <w:p w:rsidR="00BC22FD" w:rsidRPr="00301E5D" w:rsidRDefault="00BC22FD" w:rsidP="00301E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E5D">
              <w:rPr>
                <w:rFonts w:ascii="Times New Roman" w:hAnsi="Times New Roman" w:cs="Times New Roman"/>
                <w:sz w:val="28"/>
                <w:szCs w:val="28"/>
              </w:rPr>
              <w:t>Ковальская С. А.</w:t>
            </w:r>
          </w:p>
        </w:tc>
      </w:tr>
      <w:tr w:rsidR="00BC22FD" w:rsidRPr="00301E5D">
        <w:tc>
          <w:tcPr>
            <w:tcW w:w="579" w:type="pct"/>
          </w:tcPr>
          <w:p w:rsidR="00BC22FD" w:rsidRPr="00301E5D" w:rsidRDefault="00BC22FD" w:rsidP="00301E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E5D">
              <w:rPr>
                <w:rFonts w:ascii="Times New Roman" w:hAnsi="Times New Roman" w:cs="Times New Roman"/>
                <w:sz w:val="28"/>
                <w:szCs w:val="28"/>
              </w:rPr>
              <w:t>18.11.2022г.</w:t>
            </w:r>
          </w:p>
        </w:tc>
        <w:tc>
          <w:tcPr>
            <w:tcW w:w="727" w:type="pct"/>
          </w:tcPr>
          <w:p w:rsidR="00BC22FD" w:rsidRPr="00301E5D" w:rsidRDefault="00BC22FD" w:rsidP="00301E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E5D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363" w:type="pct"/>
          </w:tcPr>
          <w:p w:rsidR="00BC22FD" w:rsidRPr="00301E5D" w:rsidRDefault="00BC22FD" w:rsidP="00301E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E5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9" w:type="pct"/>
          </w:tcPr>
          <w:p w:rsidR="00BC22FD" w:rsidRPr="00301E5D" w:rsidRDefault="00BC22FD" w:rsidP="00301E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E5D">
              <w:rPr>
                <w:rFonts w:ascii="Times New Roman" w:hAnsi="Times New Roman" w:cs="Times New Roman"/>
                <w:sz w:val="28"/>
                <w:szCs w:val="28"/>
              </w:rPr>
              <w:t>Проверочная работа по теме «Свойства арифметических действий».</w:t>
            </w:r>
          </w:p>
        </w:tc>
        <w:tc>
          <w:tcPr>
            <w:tcW w:w="1062" w:type="pct"/>
          </w:tcPr>
          <w:p w:rsidR="00BC22FD" w:rsidRPr="00301E5D" w:rsidRDefault="00BC22FD" w:rsidP="00301E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E5D">
              <w:rPr>
                <w:rFonts w:ascii="Times New Roman" w:hAnsi="Times New Roman" w:cs="Times New Roman"/>
                <w:sz w:val="28"/>
                <w:szCs w:val="28"/>
              </w:rPr>
              <w:t>Ковальская С. А.</w:t>
            </w:r>
          </w:p>
        </w:tc>
      </w:tr>
      <w:tr w:rsidR="00BC22FD" w:rsidRPr="00301E5D">
        <w:tc>
          <w:tcPr>
            <w:tcW w:w="579" w:type="pct"/>
          </w:tcPr>
          <w:p w:rsidR="00BC22FD" w:rsidRPr="00301E5D" w:rsidRDefault="00BC22FD" w:rsidP="00301E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E5D">
              <w:rPr>
                <w:rFonts w:ascii="Times New Roman" w:hAnsi="Times New Roman" w:cs="Times New Roman"/>
                <w:sz w:val="28"/>
                <w:szCs w:val="28"/>
              </w:rPr>
              <w:t>2.12.2022г.</w:t>
            </w:r>
          </w:p>
        </w:tc>
        <w:tc>
          <w:tcPr>
            <w:tcW w:w="727" w:type="pct"/>
          </w:tcPr>
          <w:p w:rsidR="00BC22FD" w:rsidRPr="00301E5D" w:rsidRDefault="00BC22FD" w:rsidP="00301E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E5D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363" w:type="pct"/>
          </w:tcPr>
          <w:p w:rsidR="00BC22FD" w:rsidRPr="00301E5D" w:rsidRDefault="00BC22FD" w:rsidP="00301E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E5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9" w:type="pct"/>
          </w:tcPr>
          <w:p w:rsidR="00BC22FD" w:rsidRPr="00301E5D" w:rsidRDefault="00BC22FD" w:rsidP="00301E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E5D">
              <w:rPr>
                <w:rFonts w:ascii="Times New Roman" w:hAnsi="Times New Roman" w:cs="Times New Roman"/>
                <w:sz w:val="28"/>
                <w:szCs w:val="28"/>
              </w:rPr>
              <w:t>Проверочная работа по теме «Задачи на движение в противоположных направлениях».</w:t>
            </w:r>
          </w:p>
        </w:tc>
        <w:tc>
          <w:tcPr>
            <w:tcW w:w="1062" w:type="pct"/>
          </w:tcPr>
          <w:p w:rsidR="00BC22FD" w:rsidRPr="00301E5D" w:rsidRDefault="00BC22FD" w:rsidP="00301E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E5D">
              <w:rPr>
                <w:rFonts w:ascii="Times New Roman" w:hAnsi="Times New Roman" w:cs="Times New Roman"/>
                <w:sz w:val="28"/>
                <w:szCs w:val="28"/>
              </w:rPr>
              <w:t>Ковальская С. А.</w:t>
            </w:r>
          </w:p>
        </w:tc>
      </w:tr>
      <w:tr w:rsidR="00BC22FD" w:rsidRPr="00301E5D">
        <w:tc>
          <w:tcPr>
            <w:tcW w:w="579" w:type="pct"/>
          </w:tcPr>
          <w:p w:rsidR="00BC22FD" w:rsidRPr="00301E5D" w:rsidRDefault="00BC22FD" w:rsidP="00301E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E5D">
              <w:rPr>
                <w:rFonts w:ascii="Times New Roman" w:hAnsi="Times New Roman" w:cs="Times New Roman"/>
                <w:sz w:val="28"/>
                <w:szCs w:val="28"/>
              </w:rPr>
              <w:t>21.12.2022г.</w:t>
            </w:r>
          </w:p>
        </w:tc>
        <w:tc>
          <w:tcPr>
            <w:tcW w:w="727" w:type="pct"/>
          </w:tcPr>
          <w:p w:rsidR="00BC22FD" w:rsidRPr="00301E5D" w:rsidRDefault="00BC22FD" w:rsidP="00301E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E5D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363" w:type="pct"/>
          </w:tcPr>
          <w:p w:rsidR="00BC22FD" w:rsidRPr="00301E5D" w:rsidRDefault="00BC22FD" w:rsidP="00301E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E5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9" w:type="pct"/>
          </w:tcPr>
          <w:p w:rsidR="00BC22FD" w:rsidRPr="00301E5D" w:rsidRDefault="00BC22FD" w:rsidP="00301E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E5D">
              <w:rPr>
                <w:rFonts w:ascii="Times New Roman" w:hAnsi="Times New Roman" w:cs="Times New Roman"/>
                <w:sz w:val="28"/>
                <w:szCs w:val="28"/>
              </w:rPr>
              <w:t>Контрольная работа по теме «Задачи на движение».</w:t>
            </w:r>
          </w:p>
        </w:tc>
        <w:tc>
          <w:tcPr>
            <w:tcW w:w="1062" w:type="pct"/>
          </w:tcPr>
          <w:p w:rsidR="00BC22FD" w:rsidRPr="00301E5D" w:rsidRDefault="00BC22FD" w:rsidP="00301E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E5D">
              <w:rPr>
                <w:rFonts w:ascii="Times New Roman" w:hAnsi="Times New Roman" w:cs="Times New Roman"/>
                <w:sz w:val="28"/>
                <w:szCs w:val="28"/>
              </w:rPr>
              <w:t>Ковальская С. А.</w:t>
            </w:r>
          </w:p>
        </w:tc>
      </w:tr>
      <w:tr w:rsidR="00BC22FD" w:rsidRPr="00301E5D">
        <w:tc>
          <w:tcPr>
            <w:tcW w:w="579" w:type="pct"/>
          </w:tcPr>
          <w:p w:rsidR="00BC22FD" w:rsidRPr="00301E5D" w:rsidRDefault="00BC22FD" w:rsidP="00301E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E5D">
              <w:rPr>
                <w:rFonts w:ascii="Times New Roman" w:hAnsi="Times New Roman" w:cs="Times New Roman"/>
                <w:sz w:val="28"/>
                <w:szCs w:val="28"/>
              </w:rPr>
              <w:t>11.01.2023г.</w:t>
            </w:r>
          </w:p>
        </w:tc>
        <w:tc>
          <w:tcPr>
            <w:tcW w:w="727" w:type="pct"/>
          </w:tcPr>
          <w:p w:rsidR="00BC22FD" w:rsidRPr="00301E5D" w:rsidRDefault="00BC22FD" w:rsidP="00301E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E5D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363" w:type="pct"/>
          </w:tcPr>
          <w:p w:rsidR="00BC22FD" w:rsidRPr="00301E5D" w:rsidRDefault="00BC22FD" w:rsidP="00301E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E5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9" w:type="pct"/>
          </w:tcPr>
          <w:p w:rsidR="00BC22FD" w:rsidRPr="00301E5D" w:rsidRDefault="00BC22FD" w:rsidP="00301E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E5D">
              <w:rPr>
                <w:rFonts w:ascii="Times New Roman" w:hAnsi="Times New Roman" w:cs="Times New Roman"/>
                <w:sz w:val="28"/>
                <w:szCs w:val="28"/>
              </w:rPr>
              <w:t>Проверочная работа по теме «Умножение многозначного числа на однозначное».</w:t>
            </w:r>
          </w:p>
        </w:tc>
        <w:tc>
          <w:tcPr>
            <w:tcW w:w="1062" w:type="pct"/>
          </w:tcPr>
          <w:p w:rsidR="00BC22FD" w:rsidRPr="00301E5D" w:rsidRDefault="00BC22FD" w:rsidP="00301E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E5D">
              <w:rPr>
                <w:rFonts w:ascii="Times New Roman" w:hAnsi="Times New Roman" w:cs="Times New Roman"/>
                <w:sz w:val="28"/>
                <w:szCs w:val="28"/>
              </w:rPr>
              <w:t>Ковальская С. А.</w:t>
            </w:r>
          </w:p>
        </w:tc>
      </w:tr>
      <w:tr w:rsidR="00BC22FD" w:rsidRPr="00301E5D">
        <w:tc>
          <w:tcPr>
            <w:tcW w:w="579" w:type="pct"/>
          </w:tcPr>
          <w:p w:rsidR="00BC22FD" w:rsidRPr="00301E5D" w:rsidRDefault="00BC22FD" w:rsidP="00301E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E5D">
              <w:rPr>
                <w:rFonts w:ascii="Times New Roman" w:hAnsi="Times New Roman" w:cs="Times New Roman"/>
                <w:sz w:val="28"/>
                <w:szCs w:val="28"/>
              </w:rPr>
              <w:t>2.02.2023г.</w:t>
            </w:r>
          </w:p>
        </w:tc>
        <w:tc>
          <w:tcPr>
            <w:tcW w:w="727" w:type="pct"/>
          </w:tcPr>
          <w:p w:rsidR="00BC22FD" w:rsidRPr="00301E5D" w:rsidRDefault="00BC22FD" w:rsidP="00301E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E5D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363" w:type="pct"/>
          </w:tcPr>
          <w:p w:rsidR="00BC22FD" w:rsidRPr="00301E5D" w:rsidRDefault="00BC22FD" w:rsidP="00301E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E5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9" w:type="pct"/>
          </w:tcPr>
          <w:p w:rsidR="00BC22FD" w:rsidRPr="00301E5D" w:rsidRDefault="00BC22FD" w:rsidP="00301E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E5D">
              <w:rPr>
                <w:rFonts w:ascii="Times New Roman" w:hAnsi="Times New Roman" w:cs="Times New Roman"/>
                <w:sz w:val="28"/>
                <w:szCs w:val="28"/>
              </w:rPr>
              <w:t>Контрольная работа по теме «Умножение многозначных чисел».</w:t>
            </w:r>
          </w:p>
        </w:tc>
        <w:tc>
          <w:tcPr>
            <w:tcW w:w="1062" w:type="pct"/>
          </w:tcPr>
          <w:p w:rsidR="00BC22FD" w:rsidRPr="00301E5D" w:rsidRDefault="00BC22FD" w:rsidP="00301E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E5D">
              <w:rPr>
                <w:rFonts w:ascii="Times New Roman" w:hAnsi="Times New Roman" w:cs="Times New Roman"/>
                <w:sz w:val="28"/>
                <w:szCs w:val="28"/>
              </w:rPr>
              <w:t>Ковальская С. А.</w:t>
            </w:r>
          </w:p>
        </w:tc>
      </w:tr>
      <w:tr w:rsidR="00BC22FD" w:rsidRPr="00301E5D">
        <w:tc>
          <w:tcPr>
            <w:tcW w:w="579" w:type="pct"/>
          </w:tcPr>
          <w:p w:rsidR="00BC22FD" w:rsidRPr="00301E5D" w:rsidRDefault="00BC22FD" w:rsidP="00301E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E5D">
              <w:rPr>
                <w:rFonts w:ascii="Times New Roman" w:hAnsi="Times New Roman" w:cs="Times New Roman"/>
                <w:sz w:val="28"/>
                <w:szCs w:val="28"/>
              </w:rPr>
              <w:t>3.03.2023г.</w:t>
            </w:r>
          </w:p>
        </w:tc>
        <w:tc>
          <w:tcPr>
            <w:tcW w:w="727" w:type="pct"/>
          </w:tcPr>
          <w:p w:rsidR="00BC22FD" w:rsidRPr="00301E5D" w:rsidRDefault="00BC22FD" w:rsidP="00301E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E5D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363" w:type="pct"/>
          </w:tcPr>
          <w:p w:rsidR="00BC22FD" w:rsidRPr="00301E5D" w:rsidRDefault="00BC22FD" w:rsidP="00301E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E5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9" w:type="pct"/>
          </w:tcPr>
          <w:p w:rsidR="00BC22FD" w:rsidRPr="00301E5D" w:rsidRDefault="00BC22FD" w:rsidP="00301E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E5D">
              <w:rPr>
                <w:rFonts w:ascii="Times New Roman" w:hAnsi="Times New Roman" w:cs="Times New Roman"/>
                <w:sz w:val="28"/>
                <w:szCs w:val="28"/>
              </w:rPr>
              <w:t>Контрольная работа по теме «Истинные и ложные высказывания. Высказывания со словами «неверно, что»».</w:t>
            </w:r>
          </w:p>
        </w:tc>
        <w:tc>
          <w:tcPr>
            <w:tcW w:w="1062" w:type="pct"/>
          </w:tcPr>
          <w:p w:rsidR="00BC22FD" w:rsidRPr="00301E5D" w:rsidRDefault="00BC22FD" w:rsidP="00301E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E5D">
              <w:rPr>
                <w:rFonts w:ascii="Times New Roman" w:hAnsi="Times New Roman" w:cs="Times New Roman"/>
                <w:sz w:val="28"/>
                <w:szCs w:val="28"/>
              </w:rPr>
              <w:t>Ковальская С. А.</w:t>
            </w:r>
          </w:p>
        </w:tc>
      </w:tr>
      <w:tr w:rsidR="00BC22FD" w:rsidRPr="00301E5D">
        <w:tc>
          <w:tcPr>
            <w:tcW w:w="579" w:type="pct"/>
          </w:tcPr>
          <w:p w:rsidR="00BC22FD" w:rsidRPr="00301E5D" w:rsidRDefault="00BC22FD" w:rsidP="00301E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E5D">
              <w:rPr>
                <w:rFonts w:ascii="Times New Roman" w:hAnsi="Times New Roman" w:cs="Times New Roman"/>
                <w:sz w:val="28"/>
                <w:szCs w:val="28"/>
              </w:rPr>
              <w:t>28.03.2023г.</w:t>
            </w:r>
          </w:p>
        </w:tc>
        <w:tc>
          <w:tcPr>
            <w:tcW w:w="727" w:type="pct"/>
          </w:tcPr>
          <w:p w:rsidR="00BC22FD" w:rsidRPr="00301E5D" w:rsidRDefault="00BC22FD" w:rsidP="00301E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E5D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363" w:type="pct"/>
          </w:tcPr>
          <w:p w:rsidR="00BC22FD" w:rsidRPr="00301E5D" w:rsidRDefault="00BC22FD" w:rsidP="00301E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E5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9" w:type="pct"/>
          </w:tcPr>
          <w:p w:rsidR="00BC22FD" w:rsidRPr="00301E5D" w:rsidRDefault="00BC22FD" w:rsidP="00301E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E5D">
              <w:rPr>
                <w:rFonts w:ascii="Times New Roman" w:hAnsi="Times New Roman" w:cs="Times New Roman"/>
                <w:sz w:val="28"/>
                <w:szCs w:val="28"/>
              </w:rPr>
              <w:t>Проверочная работа по теме «Деление суммы на число».</w:t>
            </w:r>
          </w:p>
        </w:tc>
        <w:tc>
          <w:tcPr>
            <w:tcW w:w="1062" w:type="pct"/>
          </w:tcPr>
          <w:p w:rsidR="00BC22FD" w:rsidRPr="00301E5D" w:rsidRDefault="00BC22FD" w:rsidP="00301E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E5D">
              <w:rPr>
                <w:rFonts w:ascii="Times New Roman" w:hAnsi="Times New Roman" w:cs="Times New Roman"/>
                <w:sz w:val="28"/>
                <w:szCs w:val="28"/>
              </w:rPr>
              <w:t>Ковальская С. А.</w:t>
            </w:r>
          </w:p>
        </w:tc>
      </w:tr>
      <w:tr w:rsidR="00BC22FD" w:rsidRPr="00301E5D">
        <w:tc>
          <w:tcPr>
            <w:tcW w:w="579" w:type="pct"/>
          </w:tcPr>
          <w:p w:rsidR="00BC22FD" w:rsidRPr="00301E5D" w:rsidRDefault="00BC22FD" w:rsidP="00301E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E5D">
              <w:rPr>
                <w:rFonts w:ascii="Times New Roman" w:hAnsi="Times New Roman" w:cs="Times New Roman"/>
                <w:sz w:val="28"/>
                <w:szCs w:val="28"/>
              </w:rPr>
              <w:t>13.04.2023г.</w:t>
            </w:r>
          </w:p>
        </w:tc>
        <w:tc>
          <w:tcPr>
            <w:tcW w:w="727" w:type="pct"/>
          </w:tcPr>
          <w:p w:rsidR="00BC22FD" w:rsidRPr="00301E5D" w:rsidRDefault="00BC22FD" w:rsidP="00301E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E5D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363" w:type="pct"/>
          </w:tcPr>
          <w:p w:rsidR="00BC22FD" w:rsidRPr="00301E5D" w:rsidRDefault="00BC22FD" w:rsidP="00301E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E5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9" w:type="pct"/>
          </w:tcPr>
          <w:p w:rsidR="00BC22FD" w:rsidRPr="00301E5D" w:rsidRDefault="00BC22FD" w:rsidP="00301E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E5D">
              <w:rPr>
                <w:rFonts w:ascii="Times New Roman" w:hAnsi="Times New Roman" w:cs="Times New Roman"/>
                <w:sz w:val="28"/>
                <w:szCs w:val="28"/>
              </w:rPr>
              <w:t>Контрольная работа по теме «Деление на двузначные и трехзначные числа».</w:t>
            </w:r>
          </w:p>
        </w:tc>
        <w:tc>
          <w:tcPr>
            <w:tcW w:w="1062" w:type="pct"/>
          </w:tcPr>
          <w:p w:rsidR="00BC22FD" w:rsidRPr="00301E5D" w:rsidRDefault="00BC22FD" w:rsidP="00301E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E5D">
              <w:rPr>
                <w:rFonts w:ascii="Times New Roman" w:hAnsi="Times New Roman" w:cs="Times New Roman"/>
                <w:sz w:val="28"/>
                <w:szCs w:val="28"/>
              </w:rPr>
              <w:t>Ковальская С. А.</w:t>
            </w:r>
          </w:p>
        </w:tc>
      </w:tr>
      <w:tr w:rsidR="00BC22FD" w:rsidRPr="00301E5D">
        <w:tc>
          <w:tcPr>
            <w:tcW w:w="579" w:type="pct"/>
          </w:tcPr>
          <w:p w:rsidR="00BC22FD" w:rsidRPr="00301E5D" w:rsidRDefault="00BC22FD" w:rsidP="00301E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E5D">
              <w:rPr>
                <w:rFonts w:ascii="Times New Roman" w:hAnsi="Times New Roman" w:cs="Times New Roman"/>
                <w:sz w:val="28"/>
                <w:szCs w:val="28"/>
              </w:rPr>
              <w:t>4.05.2023г.</w:t>
            </w:r>
          </w:p>
        </w:tc>
        <w:tc>
          <w:tcPr>
            <w:tcW w:w="727" w:type="pct"/>
          </w:tcPr>
          <w:p w:rsidR="00BC22FD" w:rsidRPr="00301E5D" w:rsidRDefault="00BC22FD" w:rsidP="00301E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E5D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363" w:type="pct"/>
          </w:tcPr>
          <w:p w:rsidR="00BC22FD" w:rsidRPr="00301E5D" w:rsidRDefault="00BC22FD" w:rsidP="00301E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E5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9" w:type="pct"/>
          </w:tcPr>
          <w:p w:rsidR="00BC22FD" w:rsidRPr="00301E5D" w:rsidRDefault="00BC22FD" w:rsidP="00301E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E5D">
              <w:rPr>
                <w:rFonts w:ascii="Times New Roman" w:hAnsi="Times New Roman" w:cs="Times New Roman"/>
                <w:sz w:val="28"/>
                <w:szCs w:val="28"/>
              </w:rPr>
              <w:t>Контрольная работа по теме «Решение уравнений».</w:t>
            </w:r>
          </w:p>
        </w:tc>
        <w:tc>
          <w:tcPr>
            <w:tcW w:w="1062" w:type="pct"/>
          </w:tcPr>
          <w:p w:rsidR="00BC22FD" w:rsidRPr="00301E5D" w:rsidRDefault="00BC22FD" w:rsidP="00301E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E5D">
              <w:rPr>
                <w:rFonts w:ascii="Times New Roman" w:hAnsi="Times New Roman" w:cs="Times New Roman"/>
                <w:sz w:val="28"/>
                <w:szCs w:val="28"/>
              </w:rPr>
              <w:t>Ковальская С. А.</w:t>
            </w:r>
          </w:p>
        </w:tc>
      </w:tr>
      <w:tr w:rsidR="00BC22FD" w:rsidRPr="00301E5D">
        <w:tc>
          <w:tcPr>
            <w:tcW w:w="579" w:type="pct"/>
          </w:tcPr>
          <w:p w:rsidR="00BC22FD" w:rsidRPr="00301E5D" w:rsidRDefault="00BC22FD" w:rsidP="00301E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E5D">
              <w:rPr>
                <w:rFonts w:ascii="Times New Roman" w:hAnsi="Times New Roman" w:cs="Times New Roman"/>
                <w:sz w:val="28"/>
                <w:szCs w:val="28"/>
              </w:rPr>
              <w:t>25.11.2022г.</w:t>
            </w:r>
          </w:p>
        </w:tc>
        <w:tc>
          <w:tcPr>
            <w:tcW w:w="727" w:type="pct"/>
          </w:tcPr>
          <w:p w:rsidR="00BC22FD" w:rsidRPr="00301E5D" w:rsidRDefault="00BC22FD" w:rsidP="00301E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E5D">
              <w:rPr>
                <w:rFonts w:ascii="Times New Roman" w:hAnsi="Times New Roman" w:cs="Times New Roman"/>
                <w:sz w:val="28"/>
                <w:szCs w:val="28"/>
              </w:rPr>
              <w:t xml:space="preserve">Окружающий мир </w:t>
            </w:r>
          </w:p>
        </w:tc>
        <w:tc>
          <w:tcPr>
            <w:tcW w:w="363" w:type="pct"/>
          </w:tcPr>
          <w:p w:rsidR="00BC22FD" w:rsidRPr="00301E5D" w:rsidRDefault="00BC22FD" w:rsidP="00301E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E5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9" w:type="pct"/>
          </w:tcPr>
          <w:p w:rsidR="00BC22FD" w:rsidRPr="00301E5D" w:rsidRDefault="00BC22FD" w:rsidP="00301E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E5D">
              <w:rPr>
                <w:rFonts w:ascii="Times New Roman" w:hAnsi="Times New Roman" w:cs="Times New Roman"/>
                <w:sz w:val="28"/>
                <w:szCs w:val="28"/>
              </w:rPr>
              <w:t>Проверочная работа «Правила оказания первой медицинской помощи».</w:t>
            </w:r>
          </w:p>
        </w:tc>
        <w:tc>
          <w:tcPr>
            <w:tcW w:w="1062" w:type="pct"/>
          </w:tcPr>
          <w:p w:rsidR="00BC22FD" w:rsidRPr="00301E5D" w:rsidRDefault="00BC22FD" w:rsidP="00301E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E5D">
              <w:rPr>
                <w:rFonts w:ascii="Times New Roman" w:hAnsi="Times New Roman" w:cs="Times New Roman"/>
                <w:sz w:val="28"/>
                <w:szCs w:val="28"/>
              </w:rPr>
              <w:t>Ковальская С. А.</w:t>
            </w:r>
          </w:p>
        </w:tc>
      </w:tr>
      <w:tr w:rsidR="00BC22FD" w:rsidRPr="00301E5D">
        <w:tc>
          <w:tcPr>
            <w:tcW w:w="579" w:type="pct"/>
          </w:tcPr>
          <w:p w:rsidR="00BC22FD" w:rsidRPr="00301E5D" w:rsidRDefault="00BC22FD" w:rsidP="00301E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E5D">
              <w:rPr>
                <w:rFonts w:ascii="Times New Roman" w:hAnsi="Times New Roman" w:cs="Times New Roman"/>
                <w:sz w:val="28"/>
                <w:szCs w:val="28"/>
              </w:rPr>
              <w:t>27.01.2023г.</w:t>
            </w:r>
          </w:p>
        </w:tc>
        <w:tc>
          <w:tcPr>
            <w:tcW w:w="727" w:type="pct"/>
          </w:tcPr>
          <w:p w:rsidR="00BC22FD" w:rsidRPr="00301E5D" w:rsidRDefault="00BC22FD" w:rsidP="00301E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E5D">
              <w:rPr>
                <w:rFonts w:ascii="Times New Roman" w:hAnsi="Times New Roman" w:cs="Times New Roman"/>
                <w:sz w:val="28"/>
                <w:szCs w:val="28"/>
              </w:rPr>
              <w:t>Окружающий мир</w:t>
            </w:r>
          </w:p>
        </w:tc>
        <w:tc>
          <w:tcPr>
            <w:tcW w:w="363" w:type="pct"/>
          </w:tcPr>
          <w:p w:rsidR="00BC22FD" w:rsidRPr="00301E5D" w:rsidRDefault="00BC22FD" w:rsidP="00301E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E5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9" w:type="pct"/>
          </w:tcPr>
          <w:p w:rsidR="00BC22FD" w:rsidRPr="00301E5D" w:rsidRDefault="00BC22FD" w:rsidP="00301E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E5D">
              <w:rPr>
                <w:rFonts w:ascii="Times New Roman" w:hAnsi="Times New Roman" w:cs="Times New Roman"/>
                <w:sz w:val="28"/>
                <w:szCs w:val="28"/>
              </w:rPr>
              <w:t>Контрольная работа по теме «Природные зоны России».</w:t>
            </w:r>
          </w:p>
        </w:tc>
        <w:tc>
          <w:tcPr>
            <w:tcW w:w="1062" w:type="pct"/>
          </w:tcPr>
          <w:p w:rsidR="00BC22FD" w:rsidRPr="00301E5D" w:rsidRDefault="00BC22FD" w:rsidP="00301E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E5D">
              <w:rPr>
                <w:rFonts w:ascii="Times New Roman" w:hAnsi="Times New Roman" w:cs="Times New Roman"/>
                <w:sz w:val="28"/>
                <w:szCs w:val="28"/>
              </w:rPr>
              <w:t>Ковальская С. А.</w:t>
            </w:r>
          </w:p>
        </w:tc>
      </w:tr>
      <w:tr w:rsidR="00BC22FD" w:rsidRPr="00301E5D">
        <w:tc>
          <w:tcPr>
            <w:tcW w:w="579" w:type="pct"/>
          </w:tcPr>
          <w:p w:rsidR="00BC22FD" w:rsidRPr="00301E5D" w:rsidRDefault="00BC22FD" w:rsidP="00301E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E5D">
              <w:rPr>
                <w:rFonts w:ascii="Times New Roman" w:hAnsi="Times New Roman" w:cs="Times New Roman"/>
                <w:sz w:val="28"/>
                <w:szCs w:val="28"/>
              </w:rPr>
              <w:t>11.04.2023г.</w:t>
            </w:r>
          </w:p>
        </w:tc>
        <w:tc>
          <w:tcPr>
            <w:tcW w:w="727" w:type="pct"/>
          </w:tcPr>
          <w:p w:rsidR="00BC22FD" w:rsidRPr="00301E5D" w:rsidRDefault="00BC22FD" w:rsidP="00301E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E5D">
              <w:rPr>
                <w:rFonts w:ascii="Times New Roman" w:hAnsi="Times New Roman" w:cs="Times New Roman"/>
                <w:sz w:val="28"/>
                <w:szCs w:val="28"/>
              </w:rPr>
              <w:t>Окружающий мир</w:t>
            </w:r>
          </w:p>
        </w:tc>
        <w:tc>
          <w:tcPr>
            <w:tcW w:w="363" w:type="pct"/>
          </w:tcPr>
          <w:p w:rsidR="00BC22FD" w:rsidRPr="00301E5D" w:rsidRDefault="00BC22FD" w:rsidP="00301E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E5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9" w:type="pct"/>
          </w:tcPr>
          <w:p w:rsidR="00BC22FD" w:rsidRPr="00301E5D" w:rsidRDefault="00BC22FD" w:rsidP="00301E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E5D">
              <w:rPr>
                <w:rFonts w:ascii="Times New Roman" w:hAnsi="Times New Roman" w:cs="Times New Roman"/>
                <w:sz w:val="28"/>
                <w:szCs w:val="28"/>
              </w:rPr>
              <w:t>Контрольная работа по теме «Человек – творец культурных ценностей».</w:t>
            </w:r>
          </w:p>
        </w:tc>
        <w:tc>
          <w:tcPr>
            <w:tcW w:w="1062" w:type="pct"/>
          </w:tcPr>
          <w:p w:rsidR="00BC22FD" w:rsidRPr="00301E5D" w:rsidRDefault="00BC22FD" w:rsidP="00301E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E5D">
              <w:rPr>
                <w:rFonts w:ascii="Times New Roman" w:hAnsi="Times New Roman" w:cs="Times New Roman"/>
                <w:sz w:val="28"/>
                <w:szCs w:val="28"/>
              </w:rPr>
              <w:t>Ковальская С. А.</w:t>
            </w:r>
          </w:p>
        </w:tc>
      </w:tr>
      <w:tr w:rsidR="00BC22FD" w:rsidRPr="00301E5D">
        <w:tc>
          <w:tcPr>
            <w:tcW w:w="579" w:type="pct"/>
          </w:tcPr>
          <w:p w:rsidR="00BC22FD" w:rsidRPr="00301E5D" w:rsidRDefault="00BC22FD" w:rsidP="00301E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E5D">
              <w:rPr>
                <w:rFonts w:ascii="Times New Roman" w:hAnsi="Times New Roman" w:cs="Times New Roman"/>
                <w:sz w:val="28"/>
                <w:szCs w:val="28"/>
              </w:rPr>
              <w:t>5.05.2023г.</w:t>
            </w:r>
          </w:p>
        </w:tc>
        <w:tc>
          <w:tcPr>
            <w:tcW w:w="727" w:type="pct"/>
          </w:tcPr>
          <w:p w:rsidR="00BC22FD" w:rsidRPr="00301E5D" w:rsidRDefault="00BC22FD" w:rsidP="00301E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E5D">
              <w:rPr>
                <w:rFonts w:ascii="Times New Roman" w:hAnsi="Times New Roman" w:cs="Times New Roman"/>
                <w:sz w:val="28"/>
                <w:szCs w:val="28"/>
              </w:rPr>
              <w:t>Окружающий мир</w:t>
            </w:r>
          </w:p>
        </w:tc>
        <w:tc>
          <w:tcPr>
            <w:tcW w:w="363" w:type="pct"/>
          </w:tcPr>
          <w:p w:rsidR="00BC22FD" w:rsidRPr="00301E5D" w:rsidRDefault="00BC22FD" w:rsidP="00301E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E5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9" w:type="pct"/>
          </w:tcPr>
          <w:p w:rsidR="00BC22FD" w:rsidRPr="00301E5D" w:rsidRDefault="00BC22FD" w:rsidP="00301E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E5D">
              <w:rPr>
                <w:rFonts w:ascii="Times New Roman" w:hAnsi="Times New Roman" w:cs="Times New Roman"/>
                <w:sz w:val="28"/>
                <w:szCs w:val="28"/>
              </w:rPr>
              <w:t>Контрольная работа по теме «Человек – защитник своего Отечества».</w:t>
            </w:r>
          </w:p>
        </w:tc>
        <w:tc>
          <w:tcPr>
            <w:tcW w:w="1062" w:type="pct"/>
          </w:tcPr>
          <w:p w:rsidR="00BC22FD" w:rsidRPr="00301E5D" w:rsidRDefault="00BC22FD" w:rsidP="00301E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1E5D">
              <w:rPr>
                <w:rFonts w:ascii="Times New Roman" w:hAnsi="Times New Roman" w:cs="Times New Roman"/>
                <w:sz w:val="28"/>
                <w:szCs w:val="28"/>
              </w:rPr>
              <w:t>Ковальская С. А.</w:t>
            </w:r>
          </w:p>
        </w:tc>
      </w:tr>
    </w:tbl>
    <w:p w:rsidR="00BC22FD" w:rsidRPr="001953B4" w:rsidRDefault="00BC22FD" w:rsidP="00E45AF8">
      <w:pPr>
        <w:rPr>
          <w:rFonts w:ascii="Times New Roman" w:hAnsi="Times New Roman" w:cs="Times New Roman"/>
          <w:sz w:val="28"/>
          <w:szCs w:val="28"/>
        </w:rPr>
      </w:pPr>
    </w:p>
    <w:sectPr w:rsidR="00BC22FD" w:rsidRPr="001953B4" w:rsidSect="00FD103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D103B"/>
    <w:rsid w:val="00003B34"/>
    <w:rsid w:val="000C6070"/>
    <w:rsid w:val="001118AA"/>
    <w:rsid w:val="001953B4"/>
    <w:rsid w:val="002354C3"/>
    <w:rsid w:val="002477CE"/>
    <w:rsid w:val="00301E5D"/>
    <w:rsid w:val="003233AB"/>
    <w:rsid w:val="004F201E"/>
    <w:rsid w:val="006D2315"/>
    <w:rsid w:val="00842690"/>
    <w:rsid w:val="00864FF2"/>
    <w:rsid w:val="009F7F81"/>
    <w:rsid w:val="00AC5F0A"/>
    <w:rsid w:val="00AD1104"/>
    <w:rsid w:val="00B4289F"/>
    <w:rsid w:val="00BA753B"/>
    <w:rsid w:val="00BC22FD"/>
    <w:rsid w:val="00D01176"/>
    <w:rsid w:val="00D53175"/>
    <w:rsid w:val="00DA04ED"/>
    <w:rsid w:val="00E16C4E"/>
    <w:rsid w:val="00E45AF8"/>
    <w:rsid w:val="00FD10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5AF8"/>
    <w:pPr>
      <w:spacing w:after="200" w:line="276" w:lineRule="auto"/>
    </w:pPr>
    <w:rPr>
      <w:rFonts w:eastAsia="Times New Roman" w:cs="Calibri"/>
    </w:rPr>
  </w:style>
  <w:style w:type="paragraph" w:styleId="Heading5">
    <w:name w:val="heading 5"/>
    <w:basedOn w:val="Normal"/>
    <w:link w:val="Heading5Char"/>
    <w:uiPriority w:val="99"/>
    <w:qFormat/>
    <w:rsid w:val="00FD103B"/>
    <w:pPr>
      <w:spacing w:before="100" w:beforeAutospacing="1" w:after="100" w:afterAutospacing="1" w:line="240" w:lineRule="auto"/>
      <w:outlineLvl w:val="4"/>
    </w:pPr>
    <w:rPr>
      <w:rFonts w:ascii="Times New Roman" w:hAnsi="Times New Roman" w:cs="Times New Roman"/>
      <w:b/>
      <w:bCs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9"/>
    <w:locked/>
    <w:rsid w:val="00FD103B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rotated-word">
    <w:name w:val="rotated-word"/>
    <w:basedOn w:val="DefaultParagraphFont"/>
    <w:uiPriority w:val="99"/>
    <w:rsid w:val="00FD103B"/>
  </w:style>
  <w:style w:type="character" w:styleId="Hyperlink">
    <w:name w:val="Hyperlink"/>
    <w:basedOn w:val="DefaultParagraphFont"/>
    <w:uiPriority w:val="99"/>
    <w:semiHidden/>
    <w:rsid w:val="003233AB"/>
    <w:rPr>
      <w:color w:val="0000FF"/>
      <w:u w:val="single"/>
    </w:rPr>
  </w:style>
  <w:style w:type="paragraph" w:customStyle="1" w:styleId="ParagraphStyle">
    <w:name w:val="Paragraph Style"/>
    <w:uiPriority w:val="99"/>
    <w:rsid w:val="00E16C4E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E16C4E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16C4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1953B4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2538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8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8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8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8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8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8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365</Words>
  <Characters>2087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общеобразовательное учреждение</dc:title>
  <dc:subject/>
  <dc:creator>Windows User</dc:creator>
  <cp:keywords/>
  <dc:description/>
  <cp:lastModifiedBy>Сергей</cp:lastModifiedBy>
  <cp:revision>4</cp:revision>
  <cp:lastPrinted>2022-11-07T17:53:00Z</cp:lastPrinted>
  <dcterms:created xsi:type="dcterms:W3CDTF">2022-11-15T04:55:00Z</dcterms:created>
  <dcterms:modified xsi:type="dcterms:W3CDTF">2022-11-15T04:56:00Z</dcterms:modified>
</cp:coreProperties>
</file>